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423D8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39FD3BB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Esquire.</w:t>
      </w:r>
    </w:p>
    <w:p w14:paraId="558AAAF6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3CD8D49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FB21544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Oct.1479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granted life exemption from being put on assizes etc. and from </w:t>
      </w:r>
    </w:p>
    <w:p w14:paraId="2DE6B330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holding offices.      (C.P.R. 1476-85 p.164)</w:t>
      </w:r>
    </w:p>
    <w:p w14:paraId="0674F7FB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05A0CDC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9AC2200" w14:textId="77777777" w:rsidR="0088716E" w:rsidRDefault="0088716E" w:rsidP="008871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June 2021</w:t>
      </w:r>
    </w:p>
    <w:p w14:paraId="5E6524A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DE344" w14:textId="77777777" w:rsidR="0088716E" w:rsidRDefault="0088716E" w:rsidP="009139A6">
      <w:r>
        <w:separator/>
      </w:r>
    </w:p>
  </w:endnote>
  <w:endnote w:type="continuationSeparator" w:id="0">
    <w:p w14:paraId="3021EFDC" w14:textId="77777777" w:rsidR="0088716E" w:rsidRDefault="008871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5D0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0AF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BBC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AC0D" w14:textId="77777777" w:rsidR="0088716E" w:rsidRDefault="0088716E" w:rsidP="009139A6">
      <w:r>
        <w:separator/>
      </w:r>
    </w:p>
  </w:footnote>
  <w:footnote w:type="continuationSeparator" w:id="0">
    <w:p w14:paraId="27E1FCF9" w14:textId="77777777" w:rsidR="0088716E" w:rsidRDefault="008871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672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F4B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385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16E"/>
    <w:rsid w:val="000666E0"/>
    <w:rsid w:val="002510B7"/>
    <w:rsid w:val="005C130B"/>
    <w:rsid w:val="00826F5C"/>
    <w:rsid w:val="0088716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A10B2"/>
  <w15:chartTrackingRefBased/>
  <w15:docId w15:val="{2E825946-0FFC-40E5-BE06-DAF2ECC1D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16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2021-06-17T20:19:00Z</dcterms:created>
  <dcterms:modified xsi:type="dcterms:W3CDTF">2021-06-17T20:20:00Z</dcterms:modified>
</cp:coreProperties>
</file>